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479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8479C">
        <w:rPr>
          <w:rFonts w:ascii="Corbel" w:hAnsi="Corbel"/>
          <w:b/>
          <w:smallCaps/>
          <w:sz w:val="24"/>
          <w:szCs w:val="24"/>
        </w:rPr>
        <w:t xml:space="preserve"> </w:t>
      </w:r>
      <w:r w:rsidR="00B51303">
        <w:rPr>
          <w:rFonts w:ascii="Corbel" w:hAnsi="Corbel"/>
          <w:i/>
          <w:smallCaps/>
          <w:sz w:val="24"/>
          <w:szCs w:val="24"/>
        </w:rPr>
        <w:t>202</w:t>
      </w:r>
      <w:r w:rsidR="002679F9">
        <w:rPr>
          <w:rFonts w:ascii="Corbel" w:hAnsi="Corbel"/>
          <w:i/>
          <w:smallCaps/>
          <w:sz w:val="24"/>
          <w:szCs w:val="24"/>
        </w:rPr>
        <w:t>6</w:t>
      </w:r>
      <w:r w:rsidR="00B51303">
        <w:rPr>
          <w:rFonts w:ascii="Corbel" w:hAnsi="Corbel"/>
          <w:i/>
          <w:smallCaps/>
          <w:sz w:val="24"/>
          <w:szCs w:val="24"/>
        </w:rPr>
        <w:t>-202</w:t>
      </w:r>
      <w:r w:rsidR="002679F9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D8479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2679F9">
        <w:rPr>
          <w:rFonts w:ascii="Corbel" w:hAnsi="Corbel"/>
          <w:sz w:val="20"/>
          <w:szCs w:val="20"/>
        </w:rPr>
        <w:t>8</w:t>
      </w:r>
      <w:r w:rsidR="00FA374B">
        <w:rPr>
          <w:rFonts w:ascii="Corbel" w:hAnsi="Corbel"/>
          <w:sz w:val="20"/>
          <w:szCs w:val="20"/>
        </w:rPr>
        <w:t>/202</w:t>
      </w:r>
      <w:r w:rsidR="002679F9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Warsztat umiejętności profilaktyczno-wychowawczych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51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409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E05D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8479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409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36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społeczn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instytuc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jonalny system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 społecznej,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resocjalizac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ji i interwencji kryzysowej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Posiadanie podstawowych wiadomości z zakresu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 szczegółowych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podstawowych środowisk 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 programów profilaktyczno-wychowawczych.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</w:t>
            </w:r>
            <w:proofErr w:type="spellStart"/>
            <w:r w:rsidR="00632A7F">
              <w:rPr>
                <w:rFonts w:ascii="Corbel" w:hAnsi="Corbel"/>
                <w:b w:val="0"/>
                <w:sz w:val="24"/>
                <w:szCs w:val="24"/>
              </w:rPr>
              <w:t>instytucjacho</w:t>
            </w:r>
            <w:proofErr w:type="spellEnd"/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proofErr w:type="spellStart"/>
            <w:r w:rsidR="00632A7F">
              <w:rPr>
                <w:rFonts w:ascii="Corbel" w:hAnsi="Corbel"/>
                <w:b w:val="0"/>
                <w:sz w:val="24"/>
                <w:szCs w:val="24"/>
              </w:rPr>
              <w:t>zachowaniami</w:t>
            </w:r>
            <w:proofErr w:type="spellEnd"/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2A1E8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zasady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 xml:space="preserve"> oraz etapy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 xml:space="preserve"> konstruowania programów profilaktyczn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o-wychowawczych.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 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ceni skuteczność opracowanych oddziaływań profilaktyczn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swoje przygotowanie </w:t>
            </w:r>
            <w:proofErr w:type="spellStart"/>
            <w:r w:rsidR="00353931">
              <w:rPr>
                <w:rFonts w:ascii="Corbel" w:hAnsi="Corbel"/>
                <w:b w:val="0"/>
                <w:smallCaps w:val="0"/>
                <w:szCs w:val="24"/>
              </w:rPr>
              <w:t>teoretycznei</w:t>
            </w:r>
            <w:proofErr w:type="spellEnd"/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 metodyczne do realizacji profilaktycznych ćwiczeń warsztatowych w kontekście </w:t>
            </w:r>
            <w:proofErr w:type="spellStart"/>
            <w:r w:rsidR="00353931">
              <w:rPr>
                <w:rFonts w:ascii="Corbel" w:hAnsi="Corbel"/>
                <w:b w:val="0"/>
                <w:smallCaps w:val="0"/>
                <w:szCs w:val="24"/>
              </w:rPr>
              <w:t>samokształceniai</w:t>
            </w:r>
            <w:proofErr w:type="spellEnd"/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 samorozwoju. 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6F6B86"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</w:t>
            </w:r>
            <w:proofErr w:type="spellStart"/>
            <w:r w:rsidRPr="00862B9A">
              <w:rPr>
                <w:rFonts w:ascii="Corbel" w:hAnsi="Corbel"/>
                <w:sz w:val="24"/>
                <w:szCs w:val="24"/>
              </w:rPr>
              <w:t>zachowaniom</w:t>
            </w:r>
            <w:proofErr w:type="spellEnd"/>
            <w:r w:rsidRPr="00862B9A">
              <w:rPr>
                <w:rFonts w:ascii="Corbel" w:hAnsi="Corbel"/>
                <w:sz w:val="24"/>
                <w:szCs w:val="24"/>
              </w:rPr>
              <w:t xml:space="preserve"> przestępczym wśród nieletnich / dorosłych,</w:t>
            </w:r>
          </w:p>
          <w:p w:rsidR="006F6B86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</w:t>
            </w:r>
            <w:r w:rsidR="006F6B86">
              <w:rPr>
                <w:rFonts w:ascii="Corbel" w:hAnsi="Corbel"/>
                <w:sz w:val="24"/>
                <w:szCs w:val="24"/>
              </w:rPr>
              <w:t>,</w:t>
            </w:r>
          </w:p>
          <w:p w:rsidR="00F62B59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862B9A" w:rsidRPr="00862B9A">
              <w:rPr>
                <w:rFonts w:ascii="Corbel" w:hAnsi="Corbel"/>
                <w:sz w:val="24"/>
                <w:szCs w:val="24"/>
              </w:rPr>
              <w:t>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samookaleczeń i samobójstw,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umiejętności komunikacyjnych,</w:t>
            </w:r>
          </w:p>
          <w:p w:rsidR="00862B9A" w:rsidRPr="006F6B86" w:rsidRDefault="00F62B59" w:rsidP="006F6B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</w:t>
            </w:r>
            <w:r w:rsidR="006F6B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97B40" w:rsidRDefault="00C97B40" w:rsidP="00C97B40">
            <w:p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Średnia ocen z: </w:t>
            </w:r>
          </w:p>
          <w:p w:rsidR="00C97B40" w:rsidRPr="003C462A" w:rsidRDefault="0000754D" w:rsidP="00C97B4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C97B40" w:rsidRPr="003C462A" w:rsidRDefault="0000754D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C97B40" w:rsidRDefault="0000754D" w:rsidP="009E602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3409A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3409A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2A1E87" w:rsidRDefault="003409A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2A1E87" w:rsidRPr="009C54AE" w:rsidRDefault="003409A0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>Literatura podstawowa:</w:t>
            </w:r>
          </w:p>
          <w:p w:rsidR="002A1E87" w:rsidRPr="00C74FB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</w:t>
            </w:r>
            <w:r w:rsidR="002C292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A950F2" w:rsidRPr="00427F02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</w:t>
            </w:r>
            <w:proofErr w:type="spellEnd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</w:t>
            </w:r>
            <w:proofErr w:type="spellEnd"/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C97B40" w:rsidRPr="00D56FCE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psychokorekcyjne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na skazanych agresywnych 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Stowarzyszenie na Rzecz Rozwoju Wyższej Szkoły Biznesu i Przedsiębiorczości, Ostrowiec Świętokrzyski 2006.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Radwańska A., Sołtys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Godziny wychowawcze z nastolatkami.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2022.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Szempruch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 zgodzie z sobą i z innymi : program i scenariusze zajęć z profilaktyki uzależnień i </w:t>
            </w:r>
            <w:proofErr w:type="spellStart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Świątek A.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Lekcje wychowawcze dla nastolatków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Oświatowe FOSZE, Rzeszów 2020.</w:t>
            </w:r>
          </w:p>
          <w:p w:rsidR="00A950F2" w:rsidRPr="00AF4A34" w:rsidRDefault="00A950F2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Gudro-Homicka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lekcji wychowawczych dla nauczycieli i wychowawców w starszych klasach szkoły podstawowej i w szkołach ponadpodstawowych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2017.</w:t>
            </w:r>
          </w:p>
          <w:p w:rsidR="00A950F2" w:rsidRDefault="00A950F2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Gudro-Homicka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Świat uczuć i emocji. Jak kształtować kompetencje społeczne. Scenariusze zajęć dla nauczycieli i wychowawców klas IV-VIII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2023.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2A1E87" w:rsidRPr="00CE0E69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Pełszyńska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Pierzchalska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Programy profilaktyczne w szkole jako jedna z form przeciwdziałania </w:t>
            </w:r>
            <w:proofErr w:type="spellStart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zachowaniom</w:t>
            </w:r>
            <w:proofErr w:type="spellEnd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                                      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2ED" w:rsidRDefault="00A062ED" w:rsidP="00C16ABF">
      <w:pPr>
        <w:spacing w:after="0" w:line="240" w:lineRule="auto"/>
      </w:pPr>
      <w:r>
        <w:separator/>
      </w:r>
    </w:p>
  </w:endnote>
  <w:endnote w:type="continuationSeparator" w:id="0">
    <w:p w:rsidR="00A062ED" w:rsidRDefault="00A062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2ED" w:rsidRDefault="00A062ED" w:rsidP="00C16ABF">
      <w:pPr>
        <w:spacing w:after="0" w:line="240" w:lineRule="auto"/>
      </w:pPr>
      <w:r>
        <w:separator/>
      </w:r>
    </w:p>
  </w:footnote>
  <w:footnote w:type="continuationSeparator" w:id="0">
    <w:p w:rsidR="00A062ED" w:rsidRDefault="00A062ED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54D"/>
    <w:rsid w:val="000077B4"/>
    <w:rsid w:val="00012900"/>
    <w:rsid w:val="00015B8F"/>
    <w:rsid w:val="00022ECE"/>
    <w:rsid w:val="00042A51"/>
    <w:rsid w:val="00042D2E"/>
    <w:rsid w:val="00044C82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61B0"/>
    <w:rsid w:val="000E067D"/>
    <w:rsid w:val="000E5CA8"/>
    <w:rsid w:val="000F1C57"/>
    <w:rsid w:val="000F242D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029"/>
    <w:rsid w:val="00192F37"/>
    <w:rsid w:val="001A70D2"/>
    <w:rsid w:val="001D657B"/>
    <w:rsid w:val="001D7B54"/>
    <w:rsid w:val="001E0209"/>
    <w:rsid w:val="001F2CA2"/>
    <w:rsid w:val="002144C0"/>
    <w:rsid w:val="002147A3"/>
    <w:rsid w:val="0022477D"/>
    <w:rsid w:val="002278A9"/>
    <w:rsid w:val="002336F9"/>
    <w:rsid w:val="0024028F"/>
    <w:rsid w:val="00244ABC"/>
    <w:rsid w:val="002679F9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C292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26"/>
    <w:rsid w:val="003409A0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9E0"/>
    <w:rsid w:val="004F55A3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593F"/>
    <w:rsid w:val="005E6E85"/>
    <w:rsid w:val="005F31D2"/>
    <w:rsid w:val="0061029B"/>
    <w:rsid w:val="006141B0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7F4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040F7"/>
    <w:rsid w:val="00A062ED"/>
    <w:rsid w:val="00A155EE"/>
    <w:rsid w:val="00A2245B"/>
    <w:rsid w:val="00A30110"/>
    <w:rsid w:val="00A36899"/>
    <w:rsid w:val="00A371F6"/>
    <w:rsid w:val="00A43BF6"/>
    <w:rsid w:val="00A44922"/>
    <w:rsid w:val="00A53FA5"/>
    <w:rsid w:val="00A54817"/>
    <w:rsid w:val="00A601C8"/>
    <w:rsid w:val="00A60799"/>
    <w:rsid w:val="00A84C85"/>
    <w:rsid w:val="00A950F2"/>
    <w:rsid w:val="00A97DE1"/>
    <w:rsid w:val="00AB053C"/>
    <w:rsid w:val="00AB30FA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1303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97B40"/>
    <w:rsid w:val="00CA2B96"/>
    <w:rsid w:val="00CA5089"/>
    <w:rsid w:val="00CA70C6"/>
    <w:rsid w:val="00CB42CB"/>
    <w:rsid w:val="00CD6897"/>
    <w:rsid w:val="00CE05D4"/>
    <w:rsid w:val="00CE5BAC"/>
    <w:rsid w:val="00CF25BE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479C"/>
    <w:rsid w:val="00D8678B"/>
    <w:rsid w:val="00DA2114"/>
    <w:rsid w:val="00DA2A9F"/>
    <w:rsid w:val="00DA33C7"/>
    <w:rsid w:val="00DC5CA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07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96A"/>
    <w:rsid w:val="00F070AB"/>
    <w:rsid w:val="00F17567"/>
    <w:rsid w:val="00F21971"/>
    <w:rsid w:val="00F221C6"/>
    <w:rsid w:val="00F25247"/>
    <w:rsid w:val="00F27A7B"/>
    <w:rsid w:val="00F405C4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D55CB"/>
  <w15:docId w15:val="{31882B94-942D-4D0E-9264-D7817D50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2303F-FE95-46EE-BF95-29901FD3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218</TotalTime>
  <Pages>6</Pages>
  <Words>1375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2019-10-29T14:56:00Z</dcterms:created>
  <dcterms:modified xsi:type="dcterms:W3CDTF">2026-04-30T09:19:00Z</dcterms:modified>
</cp:coreProperties>
</file>